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71F6" w14:textId="77777777" w:rsidR="00BC5C8A" w:rsidRDefault="00BC5C8A" w:rsidP="00BC5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RADDOK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1C65A018" w14:textId="77777777" w:rsidR="00BC5C8A" w:rsidRDefault="00BC5C8A" w:rsidP="00BC5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Exeter. Brasier.</w:t>
      </w:r>
    </w:p>
    <w:p w14:paraId="01BB7544" w14:textId="77777777" w:rsidR="00BC5C8A" w:rsidRDefault="00BC5C8A" w:rsidP="00BC5C8A">
      <w:pPr>
        <w:pStyle w:val="NoSpacing"/>
        <w:rPr>
          <w:rFonts w:cs="Times New Roman"/>
          <w:szCs w:val="24"/>
        </w:rPr>
      </w:pPr>
    </w:p>
    <w:p w14:paraId="0F8E7332" w14:textId="77777777" w:rsidR="00BC5C8A" w:rsidRDefault="00BC5C8A" w:rsidP="00BC5C8A">
      <w:pPr>
        <w:pStyle w:val="NoSpacing"/>
        <w:rPr>
          <w:rFonts w:cs="Times New Roman"/>
          <w:szCs w:val="24"/>
        </w:rPr>
      </w:pPr>
    </w:p>
    <w:p w14:paraId="66E5EF33" w14:textId="77777777" w:rsidR="00BC5C8A" w:rsidRDefault="00BC5C8A" w:rsidP="00BC5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William Yorke(q.v.) brought a plaint of trespass and taking a servant and</w:t>
      </w:r>
    </w:p>
    <w:p w14:paraId="1E16648D" w14:textId="77777777" w:rsidR="00BC5C8A" w:rsidRDefault="00BC5C8A" w:rsidP="00BC5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goods against him.</w:t>
      </w:r>
    </w:p>
    <w:p w14:paraId="5C1C33B6" w14:textId="77777777" w:rsidR="00BC5C8A" w:rsidRDefault="00BC5C8A" w:rsidP="00BC5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40F8B9B0" w14:textId="77777777" w:rsidR="00BC5C8A" w:rsidRDefault="00BC5C8A" w:rsidP="00BC5C8A">
      <w:pPr>
        <w:pStyle w:val="NoSpacing"/>
        <w:rPr>
          <w:rFonts w:cs="Times New Roman"/>
          <w:szCs w:val="24"/>
        </w:rPr>
      </w:pPr>
    </w:p>
    <w:p w14:paraId="20F87659" w14:textId="77777777" w:rsidR="00BC5C8A" w:rsidRDefault="00BC5C8A" w:rsidP="00BC5C8A">
      <w:pPr>
        <w:pStyle w:val="NoSpacing"/>
        <w:rPr>
          <w:rFonts w:cs="Times New Roman"/>
          <w:szCs w:val="24"/>
        </w:rPr>
      </w:pPr>
    </w:p>
    <w:p w14:paraId="76E0ECE6" w14:textId="77777777" w:rsidR="00BC5C8A" w:rsidRDefault="00BC5C8A" w:rsidP="00BC5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June 2023</w:t>
      </w:r>
    </w:p>
    <w:p w14:paraId="6C94AE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DEE00" w14:textId="77777777" w:rsidR="00BC5C8A" w:rsidRDefault="00BC5C8A" w:rsidP="009139A6">
      <w:r>
        <w:separator/>
      </w:r>
    </w:p>
  </w:endnote>
  <w:endnote w:type="continuationSeparator" w:id="0">
    <w:p w14:paraId="4F87D178" w14:textId="77777777" w:rsidR="00BC5C8A" w:rsidRDefault="00BC5C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3BF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36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4A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8434" w14:textId="77777777" w:rsidR="00BC5C8A" w:rsidRDefault="00BC5C8A" w:rsidP="009139A6">
      <w:r>
        <w:separator/>
      </w:r>
    </w:p>
  </w:footnote>
  <w:footnote w:type="continuationSeparator" w:id="0">
    <w:p w14:paraId="3096A4D1" w14:textId="77777777" w:rsidR="00BC5C8A" w:rsidRDefault="00BC5C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1A2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FF2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66C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C8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5C8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A12C8"/>
  <w15:chartTrackingRefBased/>
  <w15:docId w15:val="{00B0EAFF-721D-4A9F-AC5F-F0D7C251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5C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2023-06-23T08:35:00Z</dcterms:created>
  <dcterms:modified xsi:type="dcterms:W3CDTF">2023-06-23T08:35:00Z</dcterms:modified>
</cp:coreProperties>
</file>